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455CB" w14:textId="77777777" w:rsidR="00532C85" w:rsidRDefault="00532C85" w:rsidP="00532C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CLAVYNGDON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501C2490" w14:textId="77777777" w:rsidR="00532C85" w:rsidRDefault="00532C85" w:rsidP="00532C8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Man-at-arms.</w:t>
      </w:r>
    </w:p>
    <w:p w14:paraId="62B37DA7" w14:textId="77777777" w:rsidR="00532C85" w:rsidRDefault="00532C85" w:rsidP="00532C8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AE86B9A" w14:textId="77777777" w:rsidR="00532C85" w:rsidRDefault="00532C85" w:rsidP="00532C8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174B70E" w14:textId="77777777" w:rsidR="00532C85" w:rsidRDefault="00532C85" w:rsidP="00532C8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559F7232" w14:textId="77777777" w:rsidR="00532C85" w:rsidRDefault="00532C85" w:rsidP="00532C8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60ECC765" w14:textId="77777777" w:rsidR="00532C85" w:rsidRDefault="00532C85" w:rsidP="00532C85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76AA68B8" w14:textId="77777777" w:rsidR="00532C85" w:rsidRDefault="00532C85" w:rsidP="00532C8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28064CA" w14:textId="77777777" w:rsidR="00532C85" w:rsidRDefault="00532C85" w:rsidP="00532C8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2A75C4C" w14:textId="77777777" w:rsidR="00532C85" w:rsidRDefault="00532C85" w:rsidP="00532C8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13 September 2022   </w:t>
      </w:r>
    </w:p>
    <w:p w14:paraId="68FC2BB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CD177" w14:textId="77777777" w:rsidR="00532C85" w:rsidRDefault="00532C85" w:rsidP="009139A6">
      <w:r>
        <w:separator/>
      </w:r>
    </w:p>
  </w:endnote>
  <w:endnote w:type="continuationSeparator" w:id="0">
    <w:p w14:paraId="2E5E5DCB" w14:textId="77777777" w:rsidR="00532C85" w:rsidRDefault="00532C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0EC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E7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59F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59034" w14:textId="77777777" w:rsidR="00532C85" w:rsidRDefault="00532C85" w:rsidP="009139A6">
      <w:r>
        <w:separator/>
      </w:r>
    </w:p>
  </w:footnote>
  <w:footnote w:type="continuationSeparator" w:id="0">
    <w:p w14:paraId="1C9B4077" w14:textId="77777777" w:rsidR="00532C85" w:rsidRDefault="00532C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372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318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4AA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85"/>
    <w:rsid w:val="000666E0"/>
    <w:rsid w:val="002510B7"/>
    <w:rsid w:val="00532C8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3AD39"/>
  <w15:chartTrackingRefBased/>
  <w15:docId w15:val="{35DACA07-B8A2-4C87-A853-803DA5171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C8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2022-10-15T06:48:00Z</dcterms:created>
  <dcterms:modified xsi:type="dcterms:W3CDTF">2022-10-15T06:49:00Z</dcterms:modified>
</cp:coreProperties>
</file>